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2F25B3F7"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8600A1">
        <w:rPr>
          <w:rFonts w:ascii="Arial" w:hAnsi="Arial" w:cs="Arial"/>
          <w:b/>
          <w:bCs/>
        </w:rPr>
        <w:t>3</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sidR="00B65833">
        <w:rPr>
          <w:rFonts w:ascii="Arial" w:hAnsi="Arial" w:cs="Arial"/>
          <w:b/>
          <w:bCs/>
        </w:rPr>
        <w:t>210088</w:t>
      </w:r>
      <w:r w:rsidR="00B65833">
        <w:rPr>
          <w:rFonts w:ascii="Arial" w:hAnsi="Arial" w:cs="Arial"/>
          <w:b/>
          <w:bCs/>
        </w:rPr>
        <w:t>3</w:t>
      </w:r>
    </w:p>
    <w:p w14:paraId="78D1E51D" w14:textId="522B70B6"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8600A1">
        <w:rPr>
          <w:rFonts w:ascii="Arial" w:eastAsia="MS Mincho" w:hAnsi="Arial" w:cs="Arial"/>
          <w:b/>
          <w:bCs/>
          <w:lang w:eastAsia="ja-JP"/>
        </w:rPr>
        <w:t>January</w:t>
      </w:r>
      <w:r w:rsidR="008600A1" w:rsidRPr="00435F1E">
        <w:rPr>
          <w:rFonts w:ascii="Arial" w:eastAsia="MS Mincho" w:hAnsi="Arial" w:cs="Arial"/>
          <w:b/>
          <w:bCs/>
          <w:lang w:eastAsia="ja-JP"/>
        </w:rPr>
        <w:t xml:space="preserve"> </w:t>
      </w:r>
      <w:r w:rsidR="008600A1">
        <w:rPr>
          <w:rFonts w:ascii="Arial" w:eastAsia="MS Mincho" w:hAnsi="Arial" w:cs="Arial"/>
          <w:b/>
          <w:bCs/>
          <w:lang w:eastAsia="ja-JP"/>
        </w:rPr>
        <w:t>25</w:t>
      </w:r>
      <w:r w:rsidR="008600A1">
        <w:rPr>
          <w:rFonts w:ascii="Arial" w:eastAsia="MS Mincho" w:hAnsi="Arial" w:cs="Arial"/>
          <w:b/>
          <w:bCs/>
          <w:vertAlign w:val="superscript"/>
          <w:lang w:eastAsia="ja-JP"/>
        </w:rPr>
        <w:t>th</w:t>
      </w:r>
      <w:r w:rsidR="008600A1" w:rsidRPr="00435F1E">
        <w:rPr>
          <w:rFonts w:ascii="Arial" w:eastAsia="MS Mincho" w:hAnsi="Arial" w:cs="Arial"/>
          <w:b/>
          <w:bCs/>
          <w:lang w:eastAsia="ja-JP"/>
        </w:rPr>
        <w:t xml:space="preserve"> –</w:t>
      </w:r>
      <w:r w:rsidR="008600A1">
        <w:rPr>
          <w:rFonts w:ascii="Arial" w:eastAsia="MS Mincho" w:hAnsi="Arial" w:cs="Arial"/>
          <w:b/>
          <w:bCs/>
          <w:lang w:eastAsia="ja-JP"/>
        </w:rPr>
        <w:t xml:space="preserve"> February 5</w:t>
      </w:r>
      <w:r w:rsidR="008600A1" w:rsidRPr="00435F1E">
        <w:rPr>
          <w:rFonts w:ascii="Arial" w:eastAsia="MS Mincho" w:hAnsi="Arial" w:cs="Arial"/>
          <w:b/>
          <w:bCs/>
          <w:vertAlign w:val="superscript"/>
          <w:lang w:eastAsia="ja-JP"/>
        </w:rPr>
        <w:t>th</w:t>
      </w:r>
      <w:r w:rsidR="008600A1" w:rsidRPr="00435F1E">
        <w:rPr>
          <w:rFonts w:ascii="Arial" w:eastAsia="MS Mincho" w:hAnsi="Arial" w:cs="Arial"/>
          <w:b/>
          <w:bCs/>
          <w:lang w:eastAsia="ja-JP"/>
        </w:rPr>
        <w:t>, 20</w:t>
      </w:r>
      <w:r w:rsidR="008600A1">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EFCB57" w:rsidR="00E90E49" w:rsidRPr="00764EBC" w:rsidRDefault="00E90E49" w:rsidP="00311702">
      <w:pPr>
        <w:pStyle w:val="3GPPHeader"/>
      </w:pPr>
      <w:r w:rsidRPr="00764EBC">
        <w:t>Agenda Item:</w:t>
      </w:r>
      <w:r w:rsidRPr="00764EBC">
        <w:tab/>
      </w:r>
      <w:r w:rsidR="004063E9">
        <w:t>8</w:t>
      </w:r>
      <w:r w:rsidR="006A276B">
        <w:t>.</w:t>
      </w:r>
      <w:r w:rsidR="00451B62">
        <w:t>10</w:t>
      </w:r>
      <w:r w:rsidR="00897212">
        <w:t>.3.2</w:t>
      </w:r>
    </w:p>
    <w:p w14:paraId="2D2AF385" w14:textId="737CF204" w:rsidR="00E90E49" w:rsidRPr="00764EBC" w:rsidRDefault="003D3C45" w:rsidP="00F64C2B">
      <w:pPr>
        <w:pStyle w:val="3GPPHeader"/>
      </w:pPr>
      <w:r w:rsidRPr="00764EBC">
        <w:t>Source:</w:t>
      </w:r>
      <w:r w:rsidR="00E90E49" w:rsidRPr="00764EBC">
        <w:tab/>
      </w:r>
      <w:r w:rsidR="00F12DE8" w:rsidRPr="00764EBC">
        <w:t>Apple</w:t>
      </w:r>
    </w:p>
    <w:p w14:paraId="64D45340" w14:textId="049A9984" w:rsidR="00531215" w:rsidRPr="00764EBC" w:rsidRDefault="003D3C45" w:rsidP="00311702">
      <w:pPr>
        <w:pStyle w:val="3GPPHeader"/>
      </w:pPr>
      <w:r w:rsidRPr="00764EBC">
        <w:t>Title:</w:t>
      </w:r>
      <w:r w:rsidR="00B65833">
        <w:t xml:space="preserve"> </w:t>
      </w:r>
      <w:r w:rsidR="00B65833">
        <w:tab/>
      </w:r>
      <w:r w:rsidR="00B65833" w:rsidRPr="00B65833">
        <w:t xml:space="preserve">Considerations on ephemeris database and parameter distribution to UEs in </w:t>
      </w:r>
      <w:r w:rsidR="00DF118B" w:rsidRPr="00B65833">
        <w:t>Non-Terrestrial</w:t>
      </w:r>
      <w:r w:rsidR="00B65833" w:rsidRPr="00B65833">
        <w:t xml:space="preserve">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851DF32" w14:textId="6464FFD9" w:rsidR="009B5CF2" w:rsidRDefault="004063E9" w:rsidP="00B42AE4">
      <w:pPr>
        <w:jc w:val="both"/>
      </w:pPr>
      <w:r>
        <w:t>One of the RAN</w:t>
      </w:r>
      <w:r w:rsidR="00EB26B5">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rsidR="007F49CA">
        <w:t xml:space="preserve"> is </w:t>
      </w:r>
    </w:p>
    <w:p w14:paraId="55D486F7" w14:textId="266B5133" w:rsidR="0087500F" w:rsidRPr="00F05BFE" w:rsidRDefault="009B5CF2" w:rsidP="00F05BFE">
      <w:pPr>
        <w:pStyle w:val="ListParagraph"/>
        <w:numPr>
          <w:ilvl w:val="0"/>
          <w:numId w:val="23"/>
        </w:numPr>
        <w:spacing w:after="200" w:line="276" w:lineRule="auto"/>
        <w:contextualSpacing/>
        <w:rPr>
          <w:rFonts w:ascii="Times New Roman" w:hAnsi="Times New Roman"/>
          <w:sz w:val="20"/>
          <w:szCs w:val="20"/>
        </w:rPr>
      </w:pPr>
      <w:r w:rsidRPr="00C415B3">
        <w:rPr>
          <w:rFonts w:ascii="Times New Roman" w:hAnsi="Times New Roman"/>
          <w:sz w:val="20"/>
          <w:szCs w:val="20"/>
        </w:rPr>
        <w:t>Definition of additional assistance information for cell selection/reselection (</w:t>
      </w:r>
      <w:proofErr w:type="gramStart"/>
      <w:r w:rsidRPr="00C415B3">
        <w:rPr>
          <w:rFonts w:ascii="Times New Roman" w:hAnsi="Times New Roman"/>
          <w:sz w:val="20"/>
          <w:szCs w:val="20"/>
        </w:rPr>
        <w:t>e.g.</w:t>
      </w:r>
      <w:proofErr w:type="gramEnd"/>
      <w:r w:rsidRPr="00C415B3">
        <w:rPr>
          <w:rFonts w:ascii="Times New Roman" w:hAnsi="Times New Roman"/>
          <w:sz w:val="20"/>
          <w:szCs w:val="20"/>
        </w:rPr>
        <w:t xml:space="preserve"> using UE location information, satellite Ephemeris information)</w:t>
      </w:r>
      <w:r w:rsidR="004063E9">
        <w:t xml:space="preserve">. </w:t>
      </w:r>
    </w:p>
    <w:p w14:paraId="05E5CF06" w14:textId="7094629E"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B0483">
        <w:rPr>
          <w:szCs w:val="20"/>
        </w:rPr>
        <w:t xml:space="preserve">the topic of </w:t>
      </w:r>
      <w:r w:rsidR="00F05BFE">
        <w:rPr>
          <w:szCs w:val="20"/>
        </w:rPr>
        <w:t>ephemeris database and</w:t>
      </w:r>
      <w:r w:rsidR="009C0798">
        <w:rPr>
          <w:szCs w:val="20"/>
        </w:rPr>
        <w:t xml:space="preserve"> </w:t>
      </w:r>
      <w:r w:rsidR="00F05BFE">
        <w:rPr>
          <w:szCs w:val="20"/>
        </w:rPr>
        <w:t>methods that can be utilized to provide this information to the UE</w:t>
      </w:r>
      <w:r w:rsidR="009B0483">
        <w:rPr>
          <w:szCs w:val="20"/>
        </w:rPr>
        <w:t>.</w:t>
      </w:r>
      <w:r w:rsidR="0087500F">
        <w:rPr>
          <w:szCs w:val="20"/>
        </w:rPr>
        <w:t xml:space="preserve"> </w:t>
      </w:r>
      <w:r w:rsidR="004F5A72">
        <w:rPr>
          <w:szCs w:val="20"/>
        </w:rPr>
        <w:t xml:space="preserve"> </w:t>
      </w:r>
    </w:p>
    <w:p w14:paraId="0992D43A" w14:textId="2FAA70CF" w:rsidR="00614C18" w:rsidRPr="00614C18" w:rsidRDefault="00EA5A5B" w:rsidP="00614C18">
      <w:pPr>
        <w:pStyle w:val="Heading1"/>
      </w:pPr>
      <w:r>
        <w:t>Discussion</w:t>
      </w:r>
    </w:p>
    <w:p w14:paraId="76646EC1" w14:textId="20319B13" w:rsidR="00D12782" w:rsidRDefault="00F05BFE" w:rsidP="00614C18">
      <w:r w:rsidRPr="00F05BFE">
        <w:t xml:space="preserve">The </w:t>
      </w:r>
      <w:r>
        <w:t xml:space="preserve">ephemeris </w:t>
      </w:r>
      <w:r w:rsidR="00E404BA">
        <w:t xml:space="preserve">is a publicly available database </w:t>
      </w:r>
      <w:r>
        <w:t>as described in</w:t>
      </w:r>
      <w:r w:rsidR="00E404BA">
        <w:t xml:space="preserve"> Annex A of</w:t>
      </w:r>
      <w:r>
        <w:t xml:space="preserve"> [3]</w:t>
      </w:r>
      <w:r w:rsidR="00E404BA">
        <w:t xml:space="preserve"> that includes all the key parameters of commercial satellites to describe their location and behavior. It is typically expressed in ASCII </w:t>
      </w:r>
      <w:r w:rsidR="00E57DA0">
        <w:t>two-line</w:t>
      </w:r>
      <w:r w:rsidR="00D12782">
        <w:t xml:space="preserve"> element </w:t>
      </w:r>
      <w:r w:rsidR="00E404BA">
        <w:t xml:space="preserve">format </w:t>
      </w:r>
      <w:r w:rsidR="00D12782">
        <w:t xml:space="preserve">in two 70 column lines. Two basic formats of expressing co-ordinates exist </w:t>
      </w:r>
    </w:p>
    <w:p w14:paraId="16ABD697" w14:textId="77777777" w:rsidR="00327D21" w:rsidRDefault="00327D21" w:rsidP="00614C18"/>
    <w:p w14:paraId="12D80611" w14:textId="44ABCD28" w:rsidR="00D12782" w:rsidRDefault="00D12782" w:rsidP="00D12782">
      <w:pPr>
        <w:pStyle w:val="ListParagraph"/>
        <w:numPr>
          <w:ilvl w:val="0"/>
          <w:numId w:val="30"/>
        </w:numPr>
      </w:pPr>
      <w:r>
        <w:t>Using orbital parameters or</w:t>
      </w:r>
    </w:p>
    <w:p w14:paraId="0DEA6096" w14:textId="3911C038" w:rsidR="00D12782" w:rsidRDefault="00D12782" w:rsidP="00D12782">
      <w:pPr>
        <w:pStyle w:val="ListParagraph"/>
        <w:numPr>
          <w:ilvl w:val="0"/>
          <w:numId w:val="30"/>
        </w:numPr>
      </w:pPr>
      <w:r>
        <w:t>Using PVT co-ordinates</w:t>
      </w:r>
    </w:p>
    <w:p w14:paraId="7907F6B0" w14:textId="77B2AA20" w:rsidR="00327D21" w:rsidRDefault="00327D21" w:rsidP="00327D21"/>
    <w:p w14:paraId="2815EEAC" w14:textId="77777777" w:rsidR="005300FF" w:rsidRDefault="00327D21" w:rsidP="00327D21">
      <w:r>
        <w:t>While RAN1 and RAN2</w:t>
      </w:r>
      <w:r w:rsidR="005300FF">
        <w:t xml:space="preserve"> debate on which of the parameter formats is better over the other, it is universally agreed that having information from this database at the UE is very beneficial. </w:t>
      </w:r>
    </w:p>
    <w:p w14:paraId="6C5FA765" w14:textId="16BE0709" w:rsidR="005300FF" w:rsidRDefault="005300FF" w:rsidP="00327D21"/>
    <w:p w14:paraId="132097E6" w14:textId="365D0A6D" w:rsidR="005300FF" w:rsidRPr="005300FF" w:rsidRDefault="005300FF" w:rsidP="00327D21">
      <w:pPr>
        <w:rPr>
          <w:i/>
          <w:iCs/>
        </w:rPr>
      </w:pPr>
      <w:r w:rsidRPr="00FD3835">
        <w:rPr>
          <w:b/>
          <w:bCs/>
          <w:i/>
          <w:iCs/>
          <w:u w:val="single"/>
        </w:rPr>
        <w:t>Observation 1:</w:t>
      </w:r>
      <w:r w:rsidRPr="00FD3835">
        <w:rPr>
          <w:i/>
          <w:iCs/>
        </w:rPr>
        <w:t xml:space="preserve"> </w:t>
      </w:r>
      <w:r>
        <w:rPr>
          <w:i/>
          <w:iCs/>
        </w:rPr>
        <w:t xml:space="preserve">Ephemeris database at the UE is very useful for both idle mode and connected mode procedures in </w:t>
      </w:r>
      <w:r w:rsidR="00E57DA0">
        <w:rPr>
          <w:i/>
          <w:iCs/>
        </w:rPr>
        <w:t>non-terrestrial</w:t>
      </w:r>
      <w:r>
        <w:rPr>
          <w:i/>
          <w:iCs/>
        </w:rPr>
        <w:t xml:space="preserve"> networks</w:t>
      </w:r>
      <w:r>
        <w:rPr>
          <w:i/>
          <w:iCs/>
        </w:rPr>
        <w:t xml:space="preserve">. </w:t>
      </w:r>
    </w:p>
    <w:p w14:paraId="2ED40484" w14:textId="77777777" w:rsidR="005300FF" w:rsidRDefault="005300FF" w:rsidP="00327D21"/>
    <w:p w14:paraId="4BD1A636" w14:textId="101F0C7B" w:rsidR="005300FF" w:rsidRDefault="00E57DA0" w:rsidP="00327D21">
      <w:r>
        <w:t xml:space="preserve">In </w:t>
      </w:r>
      <w:r w:rsidR="005300FF">
        <w:t xml:space="preserve">parallel </w:t>
      </w:r>
      <w:r>
        <w:t>an alternate</w:t>
      </w:r>
      <w:r w:rsidR="005300FF">
        <w:t xml:space="preserve"> discussion on</w:t>
      </w:r>
      <w:r>
        <w:t>going is on</w:t>
      </w:r>
      <w:r w:rsidR="005300FF">
        <w:t xml:space="preserve"> how this information has to be disseminated to the UE. Two mechanisms are being discussed. </w:t>
      </w:r>
    </w:p>
    <w:p w14:paraId="122E92EB" w14:textId="17FFADA6" w:rsidR="00501FA1" w:rsidRDefault="00501FA1" w:rsidP="00501FA1">
      <w:pPr>
        <w:pStyle w:val="ListParagraph"/>
        <w:numPr>
          <w:ilvl w:val="0"/>
          <w:numId w:val="30"/>
        </w:numPr>
      </w:pPr>
      <w:r>
        <w:t xml:space="preserve">Pre-provisioning the entire data base using modifications to some of the existing methods </w:t>
      </w:r>
    </w:p>
    <w:p w14:paraId="3E6C2644" w14:textId="5DB285A8" w:rsidR="000336E4" w:rsidRDefault="00501FA1" w:rsidP="000336E4">
      <w:pPr>
        <w:pStyle w:val="ListParagraph"/>
        <w:numPr>
          <w:ilvl w:val="0"/>
          <w:numId w:val="30"/>
        </w:numPr>
      </w:pPr>
      <w:r>
        <w:t xml:space="preserve">Define new broadcast mechanisms to provide the serving and neighbor cell information </w:t>
      </w:r>
    </w:p>
    <w:p w14:paraId="131817D8" w14:textId="212A4485" w:rsidR="00C7182A" w:rsidRPr="00F22FC6" w:rsidRDefault="000336E4" w:rsidP="00614C18">
      <w:r>
        <w:t xml:space="preserve">Considering that the information available in the entire ephemeris can be used </w:t>
      </w:r>
      <w:r w:rsidR="00F22FC6">
        <w:t xml:space="preserve">in some form </w:t>
      </w:r>
      <w:r>
        <w:t xml:space="preserve">to derive </w:t>
      </w:r>
      <w:r w:rsidR="00F22FC6">
        <w:t>very</w:t>
      </w:r>
      <w:r>
        <w:t xml:space="preserve"> useful information about the satellite trajectory with the added advantage that the information does not change frequently, a pre-provisioning mechanism </w:t>
      </w:r>
      <w:r w:rsidR="00F22FC6">
        <w:t xml:space="preserve">is highly preferable. This mechanism </w:t>
      </w:r>
      <w:r>
        <w:t xml:space="preserve">will </w:t>
      </w:r>
      <w:r w:rsidR="00F22FC6">
        <w:t xml:space="preserve">also </w:t>
      </w:r>
      <w:r>
        <w:t>have the advantage of leaving the basic procedures of cell selection up to the UE</w:t>
      </w:r>
      <w:r w:rsidR="00F22FC6">
        <w:t xml:space="preserve"> and the network not having to frequently broadcast information that can easily be derived saving a lot of broadcast bandwidth.</w:t>
      </w:r>
      <w:r w:rsidR="00101E54">
        <w:t xml:space="preserve"> The latter statement is especially true for the cases of LEO configurations where modifications to the serving and neighbor cells happen frequently (in the order of minutes). Even in these situations, the high frequency of broadcasting information to the UE when it can be derived from an existing database is a more easily preferred option.</w:t>
      </w:r>
      <w:r>
        <w:t xml:space="preserve">  </w:t>
      </w:r>
    </w:p>
    <w:p w14:paraId="45A9E5A3" w14:textId="63C311A6" w:rsidR="00FD3835" w:rsidRDefault="00FD3835" w:rsidP="00614C18">
      <w:pPr>
        <w:rPr>
          <w:i/>
          <w:iCs/>
        </w:rPr>
      </w:pPr>
    </w:p>
    <w:p w14:paraId="4D8906EA" w14:textId="5CC169AB" w:rsidR="00C87DA1" w:rsidRPr="00C87DA1" w:rsidRDefault="00C87DA1" w:rsidP="00614C18">
      <w:r w:rsidRPr="006A68A9">
        <w:rPr>
          <w:b/>
          <w:bCs/>
          <w:i/>
          <w:iCs/>
          <w:u w:val="single"/>
        </w:rPr>
        <w:lastRenderedPageBreak/>
        <w:t xml:space="preserve">Proposal </w:t>
      </w:r>
      <w:r>
        <w:rPr>
          <w:b/>
          <w:bCs/>
          <w:i/>
          <w:iCs/>
          <w:u w:val="single"/>
        </w:rPr>
        <w:t>1</w:t>
      </w:r>
      <w:r w:rsidRPr="006A68A9">
        <w:rPr>
          <w:b/>
          <w:bCs/>
          <w:i/>
          <w:iCs/>
          <w:u w:val="single"/>
        </w:rPr>
        <w:t>:</w:t>
      </w:r>
      <w:r w:rsidRPr="006A68A9">
        <w:rPr>
          <w:i/>
          <w:iCs/>
        </w:rPr>
        <w:t xml:space="preserve"> RAN2 to </w:t>
      </w:r>
      <w:r w:rsidR="00F22FC6">
        <w:rPr>
          <w:i/>
          <w:iCs/>
        </w:rPr>
        <w:t xml:space="preserve">consider </w:t>
      </w:r>
      <w:r w:rsidR="005D222A">
        <w:rPr>
          <w:i/>
          <w:iCs/>
        </w:rPr>
        <w:t>existing pre-provisioning</w:t>
      </w:r>
      <w:r w:rsidR="00684546">
        <w:rPr>
          <w:i/>
          <w:iCs/>
        </w:rPr>
        <w:t xml:space="preserve"> and pre-configurations</w:t>
      </w:r>
      <w:r w:rsidR="005D222A">
        <w:rPr>
          <w:i/>
          <w:iCs/>
        </w:rPr>
        <w:t xml:space="preserve"> mechanisms of NTN ephemeris data with higher priority</w:t>
      </w:r>
      <w:r>
        <w:rPr>
          <w:i/>
          <w:iCs/>
        </w:rPr>
        <w:t xml:space="preserve">. </w:t>
      </w:r>
      <w:r>
        <w:t xml:space="preserve"> </w:t>
      </w:r>
    </w:p>
    <w:p w14:paraId="3212FA37" w14:textId="3D60CF53" w:rsidR="00DB14D2" w:rsidRDefault="00DB14D2" w:rsidP="00614C18"/>
    <w:p w14:paraId="759F8736" w14:textId="1EE1D5AF" w:rsidR="007C0078" w:rsidRDefault="007C0078" w:rsidP="00614C18">
      <w:r>
        <w:t xml:space="preserve">Another important advantage of the pre-provisioning mechanism of the entire database to the UE is that UE can choose the parameters that are of importance to it. This also makes it advantageous by not having to develop protocols for additional parameter requests from the UE or waste RAN2 time in identifying which of the parameters in ephemeris are more useful to be broadcasted over the other. </w:t>
      </w:r>
      <w:r w:rsidR="00684546">
        <w:t xml:space="preserve">There would also not be any need to discuss the precision with which this information </w:t>
      </w:r>
      <w:proofErr w:type="gramStart"/>
      <w:r w:rsidR="00684546">
        <w:t>need</w:t>
      </w:r>
      <w:proofErr w:type="gramEnd"/>
      <w:r w:rsidR="00684546">
        <w:t xml:space="preserve"> to be provided. </w:t>
      </w:r>
      <w:proofErr w:type="spellStart"/>
      <w:r>
        <w:t>A</w:t>
      </w:r>
      <w:proofErr w:type="spellEnd"/>
      <w:r>
        <w:t xml:space="preserve"> final advantage with this mechanism is that there would not be any need to introduce broadcast parameters to indicate if the satellite configuration is LEO or GEO or HAPS. The UE can infer this from the entire database by itself. </w:t>
      </w:r>
    </w:p>
    <w:p w14:paraId="5878283D" w14:textId="14AC8B66" w:rsidR="00684546" w:rsidRDefault="00684546" w:rsidP="00614C18"/>
    <w:p w14:paraId="3A6C765C" w14:textId="6529ABB3" w:rsidR="00684546" w:rsidRPr="00813BAC" w:rsidRDefault="00684546" w:rsidP="00614C18">
      <w:pPr>
        <w:rPr>
          <w:i/>
          <w:iCs/>
        </w:rPr>
      </w:pPr>
      <w:r w:rsidRPr="00813BAC">
        <w:rPr>
          <w:b/>
          <w:bCs/>
          <w:i/>
          <w:iCs/>
          <w:u w:val="single"/>
        </w:rPr>
        <w:t>Observation 2:</w:t>
      </w:r>
      <w:r w:rsidRPr="00813BAC">
        <w:rPr>
          <w:i/>
          <w:iCs/>
        </w:rPr>
        <w:t xml:space="preserve"> With the entire ephemeris database, the UE can derive the configuration information of the satellite on its own.   </w:t>
      </w:r>
    </w:p>
    <w:p w14:paraId="6DA212F9" w14:textId="7DBEBDD0" w:rsidR="00327FCC" w:rsidRDefault="00327FCC" w:rsidP="007808A2">
      <w:pPr>
        <w:rPr>
          <w:iCs/>
        </w:rPr>
      </w:pP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66B02CB0" w14:textId="29AF97C3" w:rsidR="00960D88" w:rsidRDefault="00960D88" w:rsidP="00960D88">
      <w:pPr>
        <w:rPr>
          <w:i/>
          <w:iCs/>
        </w:rPr>
      </w:pPr>
      <w:r w:rsidRPr="00FD3835">
        <w:rPr>
          <w:b/>
          <w:bCs/>
          <w:i/>
          <w:iCs/>
          <w:u w:val="single"/>
        </w:rPr>
        <w:t>Observation 1:</w:t>
      </w:r>
      <w:r w:rsidRPr="00FD3835">
        <w:rPr>
          <w:i/>
          <w:iCs/>
        </w:rPr>
        <w:t xml:space="preserve"> </w:t>
      </w:r>
      <w:r>
        <w:rPr>
          <w:i/>
          <w:iCs/>
        </w:rPr>
        <w:t xml:space="preserve">Ephemeris database at the UE is very useful for both idle mode and connected mode procedures in non-terrestrial networks. </w:t>
      </w:r>
    </w:p>
    <w:p w14:paraId="505DDA46" w14:textId="71A27ECE" w:rsidR="00A16350" w:rsidRPr="005300FF" w:rsidRDefault="00A16350" w:rsidP="00960D88">
      <w:pPr>
        <w:rPr>
          <w:i/>
          <w:iCs/>
        </w:rPr>
      </w:pPr>
      <w:r w:rsidRPr="00813BAC">
        <w:rPr>
          <w:b/>
          <w:bCs/>
          <w:i/>
          <w:iCs/>
          <w:u w:val="single"/>
        </w:rPr>
        <w:t>Observation 2:</w:t>
      </w:r>
      <w:r w:rsidRPr="00813BAC">
        <w:rPr>
          <w:i/>
          <w:iCs/>
        </w:rPr>
        <w:t xml:space="preserve"> With the entire ephemeris database, the UE can derive the configuration information of the satellite on its own.   </w:t>
      </w:r>
    </w:p>
    <w:p w14:paraId="7AA111BC" w14:textId="352F2B03" w:rsidR="00B26A91" w:rsidRDefault="00B26A91" w:rsidP="00B26A91">
      <w:pPr>
        <w:rPr>
          <w:i/>
          <w:iCs/>
        </w:rPr>
      </w:pPr>
    </w:p>
    <w:p w14:paraId="2945BCA6" w14:textId="772591B3" w:rsidR="00080012" w:rsidRPr="00960D88" w:rsidRDefault="00960D88" w:rsidP="000700F0">
      <w:r w:rsidRPr="006A68A9">
        <w:rPr>
          <w:b/>
          <w:bCs/>
          <w:i/>
          <w:iCs/>
          <w:u w:val="single"/>
        </w:rPr>
        <w:t xml:space="preserve">Proposal </w:t>
      </w:r>
      <w:r>
        <w:rPr>
          <w:b/>
          <w:bCs/>
          <w:i/>
          <w:iCs/>
          <w:u w:val="single"/>
        </w:rPr>
        <w:t>1</w:t>
      </w:r>
      <w:r w:rsidRPr="006A68A9">
        <w:rPr>
          <w:b/>
          <w:bCs/>
          <w:i/>
          <w:iCs/>
          <w:u w:val="single"/>
        </w:rPr>
        <w:t>:</w:t>
      </w:r>
      <w:r w:rsidRPr="006A68A9">
        <w:rPr>
          <w:i/>
          <w:iCs/>
        </w:rPr>
        <w:t xml:space="preserve"> RAN2 to </w:t>
      </w:r>
      <w:r>
        <w:rPr>
          <w:i/>
          <w:iCs/>
        </w:rPr>
        <w:t xml:space="preserve">consider existing pre-provisioning mechanisms of NTN ephemeris data with higher priority. </w:t>
      </w:r>
      <w:r>
        <w:t xml:space="preserve"> </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AA65526" w14:textId="2B786617" w:rsidR="00131F95" w:rsidRDefault="009C0798" w:rsidP="007C007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sectPr w:rsidR="00131F95"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8A63D" w14:textId="77777777" w:rsidR="00DF0C3B" w:rsidRDefault="00DF0C3B">
      <w:r>
        <w:separator/>
      </w:r>
    </w:p>
  </w:endnote>
  <w:endnote w:type="continuationSeparator" w:id="0">
    <w:p w14:paraId="5729627F" w14:textId="77777777" w:rsidR="00DF0C3B" w:rsidRDefault="00DF0C3B">
      <w:r>
        <w:continuationSeparator/>
      </w:r>
    </w:p>
  </w:endnote>
  <w:endnote w:type="continuationNotice" w:id="1">
    <w:p w14:paraId="4E1E7F4F" w14:textId="77777777" w:rsidR="00DF0C3B" w:rsidRDefault="00DF0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F44A9" w14:textId="77777777" w:rsidR="00DF0C3B" w:rsidRDefault="00DF0C3B">
      <w:r>
        <w:separator/>
      </w:r>
    </w:p>
  </w:footnote>
  <w:footnote w:type="continuationSeparator" w:id="0">
    <w:p w14:paraId="775B1B86" w14:textId="77777777" w:rsidR="00DF0C3B" w:rsidRDefault="00DF0C3B">
      <w:r>
        <w:continuationSeparator/>
      </w:r>
    </w:p>
  </w:footnote>
  <w:footnote w:type="continuationNotice" w:id="1">
    <w:p w14:paraId="7D268C55" w14:textId="77777777" w:rsidR="00DF0C3B" w:rsidRDefault="00DF0C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BA423D"/>
    <w:multiLevelType w:val="hybridMultilevel"/>
    <w:tmpl w:val="FE5011F2"/>
    <w:lvl w:ilvl="0" w:tplc="2A36C6BE">
      <w:start w:val="38"/>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20"/>
  </w:num>
  <w:num w:numId="10">
    <w:abstractNumId w:val="3"/>
  </w:num>
  <w:num w:numId="11">
    <w:abstractNumId w:val="26"/>
  </w:num>
  <w:num w:numId="12">
    <w:abstractNumId w:val="7"/>
  </w:num>
  <w:num w:numId="13">
    <w:abstractNumId w:val="22"/>
  </w:num>
  <w:num w:numId="14">
    <w:abstractNumId w:val="17"/>
  </w:num>
  <w:num w:numId="15">
    <w:abstractNumId w:val="27"/>
  </w:num>
  <w:num w:numId="16">
    <w:abstractNumId w:val="29"/>
  </w:num>
  <w:num w:numId="17">
    <w:abstractNumId w:val="11"/>
  </w:num>
  <w:num w:numId="18">
    <w:abstractNumId w:val="25"/>
  </w:num>
  <w:num w:numId="19">
    <w:abstractNumId w:val="14"/>
  </w:num>
  <w:num w:numId="20">
    <w:abstractNumId w:val="10"/>
  </w:num>
  <w:num w:numId="21">
    <w:abstractNumId w:val="21"/>
  </w:num>
  <w:num w:numId="22">
    <w:abstractNumId w:val="8"/>
  </w:num>
  <w:num w:numId="23">
    <w:abstractNumId w:val="9"/>
  </w:num>
  <w:num w:numId="24">
    <w:abstractNumId w:val="5"/>
  </w:num>
  <w:num w:numId="25">
    <w:abstractNumId w:val="0"/>
  </w:num>
  <w:num w:numId="26">
    <w:abstractNumId w:val="1"/>
  </w:num>
  <w:num w:numId="27">
    <w:abstractNumId w:val="2"/>
  </w:num>
  <w:num w:numId="28">
    <w:abstractNumId w:val="6"/>
  </w:num>
  <w:num w:numId="29">
    <w:abstractNumId w:val="28"/>
  </w:num>
  <w:num w:numId="3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A0D"/>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6E4"/>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DF3"/>
    <w:rsid w:val="000F75D8"/>
    <w:rsid w:val="001002B9"/>
    <w:rsid w:val="001002DA"/>
    <w:rsid w:val="001005FF"/>
    <w:rsid w:val="001009D1"/>
    <w:rsid w:val="00100D9C"/>
    <w:rsid w:val="001012B0"/>
    <w:rsid w:val="0010138B"/>
    <w:rsid w:val="001014DD"/>
    <w:rsid w:val="00101E54"/>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B2F"/>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D21"/>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5E2"/>
    <w:rsid w:val="0035482C"/>
    <w:rsid w:val="0035499D"/>
    <w:rsid w:val="00355058"/>
    <w:rsid w:val="003565AE"/>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592E"/>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6B"/>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1FA1"/>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0FF"/>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22A"/>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546"/>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078"/>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BAC"/>
    <w:rsid w:val="00813F2C"/>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0D88"/>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A25"/>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350"/>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0C1A"/>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FF7"/>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231"/>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33"/>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56B"/>
    <w:rsid w:val="00BE191B"/>
    <w:rsid w:val="00BE1AFF"/>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13"/>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782"/>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0D44"/>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C3B"/>
    <w:rsid w:val="00DF0DF2"/>
    <w:rsid w:val="00DF118B"/>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047"/>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04BA"/>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57DA0"/>
    <w:rsid w:val="00E60AD7"/>
    <w:rsid w:val="00E61BFB"/>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062"/>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5BFE"/>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2FC6"/>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638"/>
    <w:rsid w:val="00FA13B3"/>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5A03EA-2735-48EE-9B74-5DF646A26574}">
  <ds:schemaRefs>
    <ds:schemaRef ds:uri="http://schemas.openxmlformats.org/officeDocument/2006/bibliography"/>
  </ds:schemaRefs>
</ds:datastoreItem>
</file>

<file path=customXml/itemProps2.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1B9106-5E2F-4496-9A7E-59FEDD8E5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95</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18</cp:revision>
  <cp:lastPrinted>2020-01-28T01:17:00Z</cp:lastPrinted>
  <dcterms:created xsi:type="dcterms:W3CDTF">2021-01-14T14:48:00Z</dcterms:created>
  <dcterms:modified xsi:type="dcterms:W3CDTF">2021-01-14T21:05:00Z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